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6CC" w:rsidRDefault="00A276CC" w:rsidP="00A276CC">
      <w:pPr>
        <w:rPr>
          <w:rStyle w:val="s1"/>
        </w:rPr>
      </w:pPr>
      <w:r>
        <w:rPr>
          <w:rStyle w:val="s1"/>
          <w:u w:val="single"/>
        </w:rPr>
        <w:t>Thomas SKOTT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A276CC" w:rsidRDefault="00A276CC" w:rsidP="00A276CC">
      <w:pPr>
        <w:rPr>
          <w:rStyle w:val="s1"/>
        </w:rPr>
      </w:pPr>
      <w:r>
        <w:rPr>
          <w:rStyle w:val="s1"/>
        </w:rPr>
        <w:t>of Beccles, Suffolk.</w:t>
      </w:r>
    </w:p>
    <w:p w:rsidR="00A276CC" w:rsidRDefault="00A276CC" w:rsidP="00A276CC">
      <w:pPr>
        <w:rPr>
          <w:rStyle w:val="s1"/>
        </w:rPr>
      </w:pPr>
    </w:p>
    <w:p w:rsidR="00A276CC" w:rsidRDefault="00A276CC" w:rsidP="00A276CC">
      <w:pPr>
        <w:rPr>
          <w:rStyle w:val="s1"/>
        </w:rPr>
      </w:pPr>
    </w:p>
    <w:p w:rsidR="00A276CC" w:rsidRDefault="00A276CC" w:rsidP="00A276CC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A276CC" w:rsidRDefault="00A276CC" w:rsidP="00A276CC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7)</w:t>
      </w:r>
    </w:p>
    <w:p w:rsidR="00A276CC" w:rsidRDefault="00A276CC" w:rsidP="00A276CC">
      <w:pPr>
        <w:rPr>
          <w:rStyle w:val="s1"/>
        </w:rPr>
      </w:pPr>
    </w:p>
    <w:p w:rsidR="00A276CC" w:rsidRDefault="00A276CC" w:rsidP="00A276CC">
      <w:pPr>
        <w:rPr>
          <w:rStyle w:val="s1"/>
        </w:rPr>
      </w:pPr>
    </w:p>
    <w:p w:rsidR="00A276CC" w:rsidRDefault="00A276CC" w:rsidP="00A276CC">
      <w:pPr>
        <w:rPr>
          <w:rStyle w:val="s1"/>
        </w:rPr>
      </w:pPr>
      <w:r>
        <w:rPr>
          <w:rStyle w:val="s1"/>
        </w:rPr>
        <w:t>9 May 2017</w:t>
      </w:r>
    </w:p>
    <w:p w:rsidR="006B2F86" w:rsidRPr="00E71FC3" w:rsidRDefault="00A276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6CC" w:rsidRDefault="00A276CC" w:rsidP="00E71FC3">
      <w:r>
        <w:separator/>
      </w:r>
    </w:p>
  </w:endnote>
  <w:endnote w:type="continuationSeparator" w:id="0">
    <w:p w:rsidR="00A276CC" w:rsidRDefault="00A276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6CC" w:rsidRDefault="00A276CC" w:rsidP="00E71FC3">
      <w:r>
        <w:separator/>
      </w:r>
    </w:p>
  </w:footnote>
  <w:footnote w:type="continuationSeparator" w:id="0">
    <w:p w:rsidR="00A276CC" w:rsidRDefault="00A276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CC"/>
    <w:rsid w:val="001A7C09"/>
    <w:rsid w:val="00577BD5"/>
    <w:rsid w:val="00656CBA"/>
    <w:rsid w:val="006A1F77"/>
    <w:rsid w:val="00733BE7"/>
    <w:rsid w:val="00A276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48D234-0862-4384-9859-E36B835D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276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A276C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276CC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2017-05-28T21:24:00Z</dcterms:created>
  <dcterms:modified xsi:type="dcterms:W3CDTF">2017-05-28T21:25:00Z</dcterms:modified>
</cp:coreProperties>
</file>